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D0A5F" w14:textId="77777777" w:rsidR="005C159D" w:rsidRDefault="005C159D" w:rsidP="005C15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Edward WYKES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7D83BF8A" w14:textId="77777777" w:rsidR="005C159D" w:rsidRDefault="005C159D" w:rsidP="005C159D">
      <w:pPr>
        <w:pStyle w:val="NoSpacing"/>
        <w:rPr>
          <w:rFonts w:eastAsia="Times New Roman" w:cs="Times New Roman"/>
          <w:szCs w:val="24"/>
        </w:rPr>
      </w:pPr>
    </w:p>
    <w:p w14:paraId="425819F4" w14:textId="77777777" w:rsidR="005C159D" w:rsidRDefault="005C159D" w:rsidP="005C159D">
      <w:pPr>
        <w:pStyle w:val="NoSpacing"/>
        <w:rPr>
          <w:rFonts w:eastAsia="Times New Roman" w:cs="Times New Roman"/>
          <w:szCs w:val="24"/>
        </w:rPr>
      </w:pPr>
    </w:p>
    <w:p w14:paraId="48E87331" w14:textId="77777777" w:rsidR="005C159D" w:rsidRDefault="005C159D" w:rsidP="005C15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 of John Wykes(q.v.).</w:t>
      </w:r>
    </w:p>
    <w:p w14:paraId="1897F891" w14:textId="77777777" w:rsidR="005C159D" w:rsidRDefault="005C159D" w:rsidP="005C159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19279D62" w14:textId="77777777" w:rsidR="005C159D" w:rsidRDefault="005C159D" w:rsidP="005C159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pp.151-2)</w:t>
      </w:r>
    </w:p>
    <w:p w14:paraId="1FCD6FC0" w14:textId="77777777" w:rsidR="005C159D" w:rsidRDefault="005C159D" w:rsidP="005C159D">
      <w:pPr>
        <w:pStyle w:val="NoSpacing"/>
        <w:rPr>
          <w:rFonts w:cs="Times New Roman"/>
          <w:szCs w:val="24"/>
        </w:rPr>
      </w:pPr>
    </w:p>
    <w:p w14:paraId="2744E69A" w14:textId="77777777" w:rsidR="005C159D" w:rsidRDefault="005C159D" w:rsidP="005C159D">
      <w:pPr>
        <w:pStyle w:val="NoSpacing"/>
        <w:rPr>
          <w:rFonts w:cs="Times New Roman"/>
          <w:szCs w:val="24"/>
        </w:rPr>
      </w:pPr>
    </w:p>
    <w:p w14:paraId="194F7139" w14:textId="77777777" w:rsidR="005C159D" w:rsidRDefault="005C159D" w:rsidP="005C1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ca.</w:t>
      </w:r>
      <w:r>
        <w:rPr>
          <w:rFonts w:cs="Times New Roman"/>
          <w:szCs w:val="24"/>
        </w:rPr>
        <w:tab/>
        <w:t>1471</w:t>
      </w:r>
      <w:r>
        <w:rPr>
          <w:rFonts w:cs="Times New Roman"/>
          <w:szCs w:val="24"/>
        </w:rPr>
        <w:tab/>
        <w:t>He was born.    (ibid.)</w:t>
      </w:r>
    </w:p>
    <w:p w14:paraId="17B751EE" w14:textId="77777777" w:rsidR="005C159D" w:rsidRDefault="005C159D" w:rsidP="005C1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Aug.1483</w:t>
      </w:r>
      <w:r>
        <w:rPr>
          <w:rFonts w:cs="Times New Roman"/>
          <w:szCs w:val="24"/>
        </w:rPr>
        <w:tab/>
        <w:t>His father died.   (ibid.)</w:t>
      </w:r>
    </w:p>
    <w:p w14:paraId="6ECED01B" w14:textId="77777777" w:rsidR="005C159D" w:rsidRDefault="005C159D" w:rsidP="005C159D">
      <w:pPr>
        <w:pStyle w:val="NoSpacing"/>
        <w:rPr>
          <w:rFonts w:cs="Times New Roman"/>
          <w:szCs w:val="24"/>
        </w:rPr>
      </w:pPr>
    </w:p>
    <w:p w14:paraId="0F1281F0" w14:textId="77777777" w:rsidR="005C159D" w:rsidRDefault="005C159D" w:rsidP="005C159D">
      <w:pPr>
        <w:pStyle w:val="NoSpacing"/>
        <w:rPr>
          <w:rFonts w:cs="Times New Roman"/>
          <w:szCs w:val="24"/>
        </w:rPr>
      </w:pPr>
    </w:p>
    <w:p w14:paraId="540F9DD7" w14:textId="77777777" w:rsidR="005C159D" w:rsidRDefault="005C159D" w:rsidP="005C15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2023</w:t>
      </w:r>
    </w:p>
    <w:p w14:paraId="1E6844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9B9B" w14:textId="77777777" w:rsidR="005C159D" w:rsidRDefault="005C159D" w:rsidP="009139A6">
      <w:r>
        <w:separator/>
      </w:r>
    </w:p>
  </w:endnote>
  <w:endnote w:type="continuationSeparator" w:id="0">
    <w:p w14:paraId="096A1C29" w14:textId="77777777" w:rsidR="005C159D" w:rsidRDefault="005C15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41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EC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B5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3DAF" w14:textId="77777777" w:rsidR="005C159D" w:rsidRDefault="005C159D" w:rsidP="009139A6">
      <w:r>
        <w:separator/>
      </w:r>
    </w:p>
  </w:footnote>
  <w:footnote w:type="continuationSeparator" w:id="0">
    <w:p w14:paraId="484ED1F8" w14:textId="77777777" w:rsidR="005C159D" w:rsidRDefault="005C15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C8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41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18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9D"/>
    <w:rsid w:val="000666E0"/>
    <w:rsid w:val="002510B7"/>
    <w:rsid w:val="005C130B"/>
    <w:rsid w:val="005C159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8E2EB"/>
  <w15:chartTrackingRefBased/>
  <w15:docId w15:val="{2E58C772-78B3-420D-851D-5B5908BA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2023-11-10T19:41:00Z</dcterms:created>
  <dcterms:modified xsi:type="dcterms:W3CDTF">2023-11-10T19:42:00Z</dcterms:modified>
</cp:coreProperties>
</file>